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9FEE0" w14:textId="77777777" w:rsidR="00F23ABE" w:rsidRDefault="00F23ABE" w:rsidP="00F23ABE">
      <w:pPr>
        <w:pStyle w:val="NoSpacing"/>
      </w:pPr>
      <w:r>
        <w:rPr>
          <w:u w:val="single"/>
        </w:rPr>
        <w:t>Richard HORNE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2513D3D5" w14:textId="77777777" w:rsidR="00F23ABE" w:rsidRDefault="00F23ABE" w:rsidP="00F23ABE">
      <w:pPr>
        <w:pStyle w:val="NoSpacing"/>
      </w:pPr>
      <w:r>
        <w:t xml:space="preserve">of </w:t>
      </w:r>
      <w:proofErr w:type="spellStart"/>
      <w:r>
        <w:t>Halwill</w:t>
      </w:r>
      <w:proofErr w:type="spellEnd"/>
      <w:r>
        <w:t>, Devon. Husbandman.</w:t>
      </w:r>
    </w:p>
    <w:p w14:paraId="04B260FC" w14:textId="77777777" w:rsidR="00F23ABE" w:rsidRDefault="00F23ABE" w:rsidP="00F23ABE">
      <w:pPr>
        <w:pStyle w:val="NoSpacing"/>
      </w:pPr>
    </w:p>
    <w:p w14:paraId="4A3F456A" w14:textId="77777777" w:rsidR="00F23ABE" w:rsidRDefault="00F23ABE" w:rsidP="00F23ABE">
      <w:pPr>
        <w:pStyle w:val="NoSpacing"/>
      </w:pPr>
    </w:p>
    <w:p w14:paraId="7856D13D" w14:textId="77777777" w:rsidR="00F23ABE" w:rsidRDefault="00F23ABE" w:rsidP="00F23ABE">
      <w:pPr>
        <w:pStyle w:val="NoSpacing"/>
      </w:pPr>
      <w:r>
        <w:tab/>
        <w:t>1483</w:t>
      </w:r>
      <w:r>
        <w:tab/>
        <w:t>John Bryce(q.v.) brought a plaint of debt against him, Robert Horne of</w:t>
      </w:r>
    </w:p>
    <w:p w14:paraId="35A61A48" w14:textId="77777777" w:rsidR="00F23ABE" w:rsidRDefault="00F23ABE" w:rsidP="00F23ABE">
      <w:pPr>
        <w:pStyle w:val="NoSpacing"/>
      </w:pPr>
      <w:r>
        <w:tab/>
      </w:r>
      <w:r>
        <w:tab/>
      </w:r>
      <w:proofErr w:type="spellStart"/>
      <w:r>
        <w:t>Halwill</w:t>
      </w:r>
      <w:proofErr w:type="spellEnd"/>
      <w:r>
        <w:t xml:space="preserve">(q.v.) and John </w:t>
      </w:r>
      <w:proofErr w:type="spellStart"/>
      <w:r>
        <w:t>Hokday</w:t>
      </w:r>
      <w:proofErr w:type="spellEnd"/>
      <w:r>
        <w:t xml:space="preserve"> of </w:t>
      </w:r>
      <w:proofErr w:type="spellStart"/>
      <w:r>
        <w:t>Ashwater</w:t>
      </w:r>
      <w:proofErr w:type="spellEnd"/>
      <w:r>
        <w:t>(q.v.).</w:t>
      </w:r>
    </w:p>
    <w:p w14:paraId="404AFF38" w14:textId="77777777" w:rsidR="00F23ABE" w:rsidRDefault="00F23ABE" w:rsidP="00F23AB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82DD0A0" w14:textId="77777777" w:rsidR="00F23ABE" w:rsidRDefault="00F23ABE" w:rsidP="00F23ABE">
      <w:pPr>
        <w:pStyle w:val="NoSpacing"/>
      </w:pPr>
    </w:p>
    <w:p w14:paraId="30A95654" w14:textId="77777777" w:rsidR="00F23ABE" w:rsidRDefault="00F23ABE" w:rsidP="00F23ABE">
      <w:pPr>
        <w:pStyle w:val="NoSpacing"/>
      </w:pPr>
    </w:p>
    <w:p w14:paraId="6B61A3F0" w14:textId="77777777" w:rsidR="00F23ABE" w:rsidRDefault="00F23ABE" w:rsidP="00F23ABE">
      <w:pPr>
        <w:pStyle w:val="NoSpacing"/>
      </w:pPr>
      <w:r>
        <w:t>17 July 2018</w:t>
      </w:r>
    </w:p>
    <w:p w14:paraId="559E436D" w14:textId="77777777" w:rsidR="006B2F86" w:rsidRPr="00E71FC3" w:rsidRDefault="00F23A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528DB" w14:textId="77777777" w:rsidR="00F23ABE" w:rsidRDefault="00F23ABE" w:rsidP="00E71FC3">
      <w:pPr>
        <w:spacing w:after="0" w:line="240" w:lineRule="auto"/>
      </w:pPr>
      <w:r>
        <w:separator/>
      </w:r>
    </w:p>
  </w:endnote>
  <w:endnote w:type="continuationSeparator" w:id="0">
    <w:p w14:paraId="634D8081" w14:textId="77777777" w:rsidR="00F23ABE" w:rsidRDefault="00F23A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65C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D91C0" w14:textId="77777777" w:rsidR="00F23ABE" w:rsidRDefault="00F23ABE" w:rsidP="00E71FC3">
      <w:pPr>
        <w:spacing w:after="0" w:line="240" w:lineRule="auto"/>
      </w:pPr>
      <w:r>
        <w:separator/>
      </w:r>
    </w:p>
  </w:footnote>
  <w:footnote w:type="continuationSeparator" w:id="0">
    <w:p w14:paraId="554C404D" w14:textId="77777777" w:rsidR="00F23ABE" w:rsidRDefault="00F23A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84F6"/>
  <w15:chartTrackingRefBased/>
  <w15:docId w15:val="{3FDEDA4E-0255-4707-B3A3-48D0AEFF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2018-07-25T21:04:00Z</dcterms:created>
  <dcterms:modified xsi:type="dcterms:W3CDTF">2018-07-25T21:05:00Z</dcterms:modified>
</cp:coreProperties>
</file>